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3B7" w:rsidRPr="00310DC1" w:rsidRDefault="00C663B7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C663B7" w:rsidRPr="00DB72EF" w:rsidRDefault="00C663B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663B7" w:rsidRPr="00DB72EF" w:rsidRDefault="00C663B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663B7" w:rsidRPr="00DB72EF" w:rsidRDefault="00C663B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663B7" w:rsidRPr="00DB72EF" w:rsidRDefault="00C663B7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C663B7" w:rsidRPr="00DB72EF" w:rsidRDefault="00C663B7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C663B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C663B7" w:rsidRPr="00DB72EF" w:rsidRDefault="00C663B7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C663B7" w:rsidRDefault="00C663B7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C663B7" w:rsidRDefault="00C663B7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C663B7" w:rsidRPr="005A7C3F" w:rsidRDefault="00C663B7" w:rsidP="005570CD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5, części 6, części 7, części 8 zamówienia*</w:t>
      </w:r>
    </w:p>
    <w:p w:rsidR="00C663B7" w:rsidRPr="005A7C3F" w:rsidRDefault="00C663B7" w:rsidP="005570CD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C663B7" w:rsidRPr="00DB72EF" w:rsidRDefault="00C663B7" w:rsidP="00DB72EF">
      <w:pPr>
        <w:autoSpaceDE/>
        <w:rPr>
          <w:i/>
          <w:color w:val="auto"/>
          <w:lang w:eastAsia="ar-SA"/>
        </w:rPr>
      </w:pPr>
    </w:p>
    <w:p w:rsidR="00C663B7" w:rsidRPr="00DB72EF" w:rsidRDefault="00C663B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C663B7" w:rsidRPr="00DB72EF" w:rsidRDefault="00C663B7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C663B7" w:rsidRPr="00DB72EF" w:rsidRDefault="00C663B7">
      <w:pPr>
        <w:autoSpaceDE/>
        <w:jc w:val="both"/>
        <w:rPr>
          <w:b/>
          <w:i/>
          <w:color w:val="auto"/>
          <w:lang w:eastAsia="ar-SA"/>
        </w:rPr>
      </w:pPr>
    </w:p>
    <w:p w:rsidR="00C663B7" w:rsidRDefault="00C663B7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C663B7" w:rsidRDefault="00C663B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C663B7" w:rsidRPr="00DB72EF" w:rsidRDefault="00C663B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663B7" w:rsidRPr="00DB72EF" w:rsidRDefault="00C663B7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C663B7" w:rsidRPr="00DB72EF" w:rsidRDefault="00C663B7" w:rsidP="00E266AA">
      <w:pPr>
        <w:autoSpaceDE/>
        <w:rPr>
          <w:i/>
          <w:color w:val="auto"/>
          <w:lang w:eastAsia="ar-SA"/>
        </w:rPr>
      </w:pPr>
    </w:p>
    <w:p w:rsidR="00C663B7" w:rsidRDefault="00C663B7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C663B7" w:rsidRPr="00D129FC" w:rsidRDefault="00C663B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C663B7" w:rsidRPr="00B275A6" w:rsidRDefault="00C663B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C663B7" w:rsidRPr="00310DC1" w:rsidRDefault="00C663B7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oświetlenia drogowego na terenie Gminy Święciechowa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C663B7" w:rsidRPr="00E23FD0" w:rsidRDefault="00C663B7">
      <w:pPr>
        <w:autoSpaceDE/>
        <w:jc w:val="both"/>
        <w:rPr>
          <w:color w:val="auto"/>
          <w:lang w:eastAsia="ar-SA"/>
        </w:rPr>
      </w:pPr>
    </w:p>
    <w:p w:rsidR="00C663B7" w:rsidRPr="00DB72EF" w:rsidRDefault="00C663B7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C663B7" w:rsidRPr="00DB72EF" w:rsidRDefault="00C663B7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C663B7" w:rsidRPr="00DB72EF" w:rsidRDefault="00C663B7">
      <w:pPr>
        <w:autoSpaceDE/>
        <w:jc w:val="both"/>
        <w:rPr>
          <w:lang w:eastAsia="ar-SA"/>
        </w:rPr>
      </w:pPr>
    </w:p>
    <w:p w:rsidR="00C663B7" w:rsidRPr="00DB72EF" w:rsidRDefault="00C663B7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C663B7" w:rsidRPr="00FF406D" w:rsidRDefault="00C663B7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C663B7" w:rsidRPr="00DB72EF" w:rsidRDefault="00C663B7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C663B7" w:rsidRPr="002A3B44" w:rsidRDefault="00C663B7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C663B7" w:rsidRDefault="00C663B7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C663B7" w:rsidRDefault="00C663B7" w:rsidP="00310DC1">
      <w:pPr>
        <w:jc w:val="both"/>
        <w:rPr>
          <w:b/>
          <w:i/>
          <w:color w:val="auto"/>
          <w:lang w:eastAsia="ar-SA"/>
        </w:rPr>
      </w:pPr>
    </w:p>
    <w:p w:rsidR="00C663B7" w:rsidRDefault="00C663B7" w:rsidP="00310DC1">
      <w:pPr>
        <w:jc w:val="both"/>
        <w:rPr>
          <w:b/>
          <w:i/>
          <w:color w:val="FF0000"/>
          <w:lang w:eastAsia="ar-SA"/>
        </w:rPr>
      </w:pPr>
    </w:p>
    <w:p w:rsidR="00C663B7" w:rsidRDefault="00C663B7" w:rsidP="00310DC1">
      <w:pPr>
        <w:jc w:val="both"/>
        <w:rPr>
          <w:b/>
          <w:i/>
          <w:color w:val="FF0000"/>
          <w:lang w:eastAsia="ar-SA"/>
        </w:rPr>
      </w:pPr>
    </w:p>
    <w:p w:rsidR="00C663B7" w:rsidRPr="00581979" w:rsidRDefault="00C663B7" w:rsidP="00581979">
      <w:pPr>
        <w:jc w:val="both"/>
        <w:rPr>
          <w:b/>
          <w:i/>
          <w:color w:val="FF0000"/>
          <w:lang w:eastAsia="ar-SA"/>
        </w:rPr>
      </w:pPr>
    </w:p>
    <w:p w:rsidR="00C663B7" w:rsidRPr="00581979" w:rsidRDefault="00C663B7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C663B7" w:rsidRPr="00581979" w:rsidRDefault="00C663B7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C663B7" w:rsidRPr="00581979" w:rsidRDefault="00C663B7" w:rsidP="00581979">
      <w:pPr>
        <w:jc w:val="both"/>
        <w:rPr>
          <w:iCs/>
          <w:color w:val="FF0000"/>
          <w:sz w:val="22"/>
          <w:szCs w:val="22"/>
        </w:rPr>
      </w:pPr>
    </w:p>
    <w:p w:rsidR="00C663B7" w:rsidRPr="00581979" w:rsidRDefault="00C663B7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C663B7" w:rsidRPr="00581979" w:rsidRDefault="00C663B7" w:rsidP="00581979">
      <w:pPr>
        <w:jc w:val="both"/>
        <w:rPr>
          <w:iCs/>
          <w:color w:val="FF0000"/>
          <w:sz w:val="22"/>
          <w:szCs w:val="22"/>
        </w:rPr>
      </w:pPr>
    </w:p>
    <w:p w:rsidR="00C663B7" w:rsidRPr="00581979" w:rsidRDefault="00C663B7" w:rsidP="00581979">
      <w:pPr>
        <w:rPr>
          <w:color w:val="FF0000"/>
          <w:sz w:val="22"/>
          <w:szCs w:val="22"/>
          <w:lang w:eastAsia="pl-PL"/>
        </w:rPr>
      </w:pPr>
    </w:p>
    <w:p w:rsidR="00C663B7" w:rsidRPr="00581979" w:rsidRDefault="00C663B7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C663B7" w:rsidRPr="00581979" w:rsidRDefault="00C663B7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C663B7" w:rsidRPr="00581979" w:rsidRDefault="00C663B7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C663B7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3B7" w:rsidRDefault="00C663B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C663B7" w:rsidRDefault="00C663B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3B7" w:rsidRDefault="00C663B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C663B7" w:rsidRDefault="00C663B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B7" w:rsidRDefault="00C663B7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P.271.11.2025                                                    </w:t>
    </w:r>
  </w:p>
  <w:p w:rsidR="00C663B7" w:rsidRDefault="00C663B7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570CD"/>
    <w:rsid w:val="00570BF5"/>
    <w:rsid w:val="00572248"/>
    <w:rsid w:val="005765D3"/>
    <w:rsid w:val="00581979"/>
    <w:rsid w:val="0058748E"/>
    <w:rsid w:val="00593052"/>
    <w:rsid w:val="005A7C3F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9245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96FF4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663B7"/>
    <w:rsid w:val="00C76270"/>
    <w:rsid w:val="00C8224E"/>
    <w:rsid w:val="00C94C68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0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387</Words>
  <Characters>2326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41</cp:revision>
  <dcterms:created xsi:type="dcterms:W3CDTF">2021-04-20T12:35:00Z</dcterms:created>
  <dcterms:modified xsi:type="dcterms:W3CDTF">2025-07-23T08:44:00Z</dcterms:modified>
</cp:coreProperties>
</file>